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使用说明：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使用开发者模式，加载已解压的扩展程序，然后选择插件的安装目录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安装VdhCoAppSetup-1.2.4.exe 合作应用</w:t>
      </w:r>
      <w:bookmarkStart w:id="0" w:name="_GoBack"/>
      <w:bookmarkEnd w:id="0"/>
    </w:p>
    <w:p>
      <w:r>
        <w:drawing>
          <wp:inline distT="0" distB="0" distL="114300" distR="114300">
            <wp:extent cx="11742420" cy="4259580"/>
            <wp:effectExtent l="0" t="0" r="1143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42420" cy="4259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B0B6C"/>
    <w:multiLevelType w:val="singleLevel"/>
    <w:tmpl w:val="5BEB0B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F39BF"/>
    <w:rsid w:val="296F39B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zx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2018-09-13T11:41:00Z</dcterms:created>
  <dc:creator>yzx</dc:creator>
  <cp:lastModifiedBy>yzx</cp:lastModifiedBy>
  <dcterms:modified xsi:type="dcterms:W3CDTF">2018-09-13T11:44:09Z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